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FE921" w14:textId="77777777" w:rsidR="006C0F73" w:rsidRDefault="006C0F73" w:rsidP="006C0F7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Alexander BARBOUR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E6F4D3C" w14:textId="77777777" w:rsidR="006C0F73" w:rsidRDefault="006C0F73" w:rsidP="006C0F7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Norton Folgate, London. Butcher.</w:t>
      </w:r>
    </w:p>
    <w:p w14:paraId="3EF2E41E" w14:textId="77777777" w:rsidR="006C0F73" w:rsidRDefault="006C0F73" w:rsidP="006C0F73">
      <w:pPr>
        <w:pStyle w:val="NoSpacing"/>
        <w:jc w:val="both"/>
        <w:rPr>
          <w:rFonts w:cs="Times New Roman"/>
          <w:szCs w:val="24"/>
        </w:rPr>
      </w:pPr>
    </w:p>
    <w:p w14:paraId="07262D57" w14:textId="77777777" w:rsidR="006C0F73" w:rsidRDefault="006C0F73" w:rsidP="006C0F73">
      <w:pPr>
        <w:pStyle w:val="NoSpacing"/>
        <w:jc w:val="both"/>
        <w:rPr>
          <w:rFonts w:cs="Times New Roman"/>
          <w:szCs w:val="24"/>
        </w:rPr>
      </w:pPr>
    </w:p>
    <w:p w14:paraId="5EA61F4C" w14:textId="77777777" w:rsidR="006C0F73" w:rsidRDefault="006C0F73" w:rsidP="006C0F7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William Radburn(q.v.) brought a plaint of debt against him and four others.</w:t>
      </w:r>
    </w:p>
    <w:p w14:paraId="260B8565" w14:textId="77777777" w:rsidR="006C0F73" w:rsidRDefault="006C0F73" w:rsidP="006C0F7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30944EA" w14:textId="77777777" w:rsidR="006C0F73" w:rsidRDefault="006C0F73" w:rsidP="006C0F73">
      <w:pPr>
        <w:pStyle w:val="NoSpacing"/>
        <w:jc w:val="both"/>
        <w:rPr>
          <w:rFonts w:cs="Times New Roman"/>
          <w:szCs w:val="24"/>
        </w:rPr>
      </w:pPr>
    </w:p>
    <w:p w14:paraId="35A59AF4" w14:textId="77777777" w:rsidR="006C0F73" w:rsidRDefault="006C0F73" w:rsidP="006C0F73">
      <w:pPr>
        <w:pStyle w:val="NoSpacing"/>
        <w:jc w:val="both"/>
        <w:rPr>
          <w:rFonts w:cs="Times New Roman"/>
          <w:szCs w:val="24"/>
        </w:rPr>
      </w:pPr>
    </w:p>
    <w:p w14:paraId="2D36433B" w14:textId="77777777" w:rsidR="006C0F73" w:rsidRDefault="006C0F73" w:rsidP="006C0F7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 May 2023</w:t>
      </w:r>
    </w:p>
    <w:p w14:paraId="571763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4DB71" w14:textId="77777777" w:rsidR="006C0F73" w:rsidRDefault="006C0F73" w:rsidP="009139A6">
      <w:r>
        <w:separator/>
      </w:r>
    </w:p>
  </w:endnote>
  <w:endnote w:type="continuationSeparator" w:id="0">
    <w:p w14:paraId="4974FA38" w14:textId="77777777" w:rsidR="006C0F73" w:rsidRDefault="006C0F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519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9D0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83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5507" w14:textId="77777777" w:rsidR="006C0F73" w:rsidRDefault="006C0F73" w:rsidP="009139A6">
      <w:r>
        <w:separator/>
      </w:r>
    </w:p>
  </w:footnote>
  <w:footnote w:type="continuationSeparator" w:id="0">
    <w:p w14:paraId="71EAEF81" w14:textId="77777777" w:rsidR="006C0F73" w:rsidRDefault="006C0F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B7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96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987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F73"/>
    <w:rsid w:val="000666E0"/>
    <w:rsid w:val="002510B7"/>
    <w:rsid w:val="005C130B"/>
    <w:rsid w:val="006C0F7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0734A"/>
  <w15:chartTrackingRefBased/>
  <w15:docId w15:val="{AAA1688D-5781-4146-8FFE-C13D0FC4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0F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2023-09-05T19:49:00Z</dcterms:created>
  <dcterms:modified xsi:type="dcterms:W3CDTF">2023-09-05T19:50:00Z</dcterms:modified>
</cp:coreProperties>
</file>